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9153B3" w14:textId="77777777" w:rsidR="003A5366" w:rsidRDefault="003A5366" w:rsidP="003A536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CLERK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fl.1462-7)</w:t>
      </w:r>
    </w:p>
    <w:p w14:paraId="0744DC0A" w14:textId="77777777" w:rsidR="003A5366" w:rsidRDefault="003A5366" w:rsidP="003A536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Vicar of Blean, Kent.</w:t>
      </w:r>
    </w:p>
    <w:p w14:paraId="77BA0F38" w14:textId="77777777" w:rsidR="003A5366" w:rsidRDefault="003A5366" w:rsidP="003A5366">
      <w:pPr>
        <w:pStyle w:val="NoSpacing"/>
        <w:rPr>
          <w:rFonts w:cs="Times New Roman"/>
          <w:szCs w:val="24"/>
        </w:rPr>
      </w:pPr>
    </w:p>
    <w:p w14:paraId="37E6E243" w14:textId="77777777" w:rsidR="003A5366" w:rsidRDefault="003A5366" w:rsidP="003A5366">
      <w:pPr>
        <w:pStyle w:val="NoSpacing"/>
        <w:rPr>
          <w:rFonts w:cs="Times New Roman"/>
          <w:szCs w:val="24"/>
        </w:rPr>
      </w:pPr>
    </w:p>
    <w:p w14:paraId="2F82F530" w14:textId="77777777" w:rsidR="003A5366" w:rsidRDefault="003A5366" w:rsidP="003A536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1462</w:t>
      </w:r>
      <w:r>
        <w:rPr>
          <w:rFonts w:cs="Times New Roman"/>
          <w:szCs w:val="24"/>
        </w:rPr>
        <w:tab/>
        <w:t>He became the Vicar.</w:t>
      </w:r>
    </w:p>
    <w:p w14:paraId="4E050BE7" w14:textId="77777777" w:rsidR="003A5366" w:rsidRDefault="003A5366" w:rsidP="003A536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(information from the display board in Blean Church)</w:t>
      </w:r>
    </w:p>
    <w:p w14:paraId="32A6721D" w14:textId="77777777" w:rsidR="003A5366" w:rsidRDefault="003A5366" w:rsidP="003A5366">
      <w:pPr>
        <w:pStyle w:val="NoSpacing"/>
        <w:rPr>
          <w:rFonts w:cs="Times New Roman"/>
          <w:szCs w:val="24"/>
        </w:rPr>
      </w:pPr>
    </w:p>
    <w:p w14:paraId="36748A2B" w14:textId="77777777" w:rsidR="003A5366" w:rsidRDefault="003A5366" w:rsidP="003A5366">
      <w:pPr>
        <w:pStyle w:val="NoSpacing"/>
        <w:rPr>
          <w:rFonts w:cs="Times New Roman"/>
          <w:szCs w:val="24"/>
        </w:rPr>
      </w:pPr>
    </w:p>
    <w:p w14:paraId="2FE55FF9" w14:textId="77777777" w:rsidR="003A5366" w:rsidRDefault="003A5366" w:rsidP="003A536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December 2024</w:t>
      </w:r>
    </w:p>
    <w:p w14:paraId="69ABE32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402BF2" w14:textId="77777777" w:rsidR="003A5366" w:rsidRDefault="003A5366" w:rsidP="009139A6">
      <w:r>
        <w:separator/>
      </w:r>
    </w:p>
  </w:endnote>
  <w:endnote w:type="continuationSeparator" w:id="0">
    <w:p w14:paraId="41AD97A4" w14:textId="77777777" w:rsidR="003A5366" w:rsidRDefault="003A536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0ED0C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DFA01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3C85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E09861" w14:textId="77777777" w:rsidR="003A5366" w:rsidRDefault="003A5366" w:rsidP="009139A6">
      <w:r>
        <w:separator/>
      </w:r>
    </w:p>
  </w:footnote>
  <w:footnote w:type="continuationSeparator" w:id="0">
    <w:p w14:paraId="3E82C60E" w14:textId="77777777" w:rsidR="003A5366" w:rsidRDefault="003A536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22919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1B484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36DB3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366"/>
    <w:rsid w:val="000666E0"/>
    <w:rsid w:val="002510B7"/>
    <w:rsid w:val="00270799"/>
    <w:rsid w:val="003A5366"/>
    <w:rsid w:val="005C130B"/>
    <w:rsid w:val="00826F5C"/>
    <w:rsid w:val="009139A6"/>
    <w:rsid w:val="009411C2"/>
    <w:rsid w:val="009448BB"/>
    <w:rsid w:val="00947624"/>
    <w:rsid w:val="00A3176C"/>
    <w:rsid w:val="00A53379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D7DC9E"/>
  <w15:chartTrackingRefBased/>
  <w15:docId w15:val="{CAB36A36-421D-4AD9-88BF-FB757EE6B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2024-12-18T19:52:00Z</dcterms:created>
  <dcterms:modified xsi:type="dcterms:W3CDTF">2024-12-18T19:53:00Z</dcterms:modified>
</cp:coreProperties>
</file>